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B3F23" w14:textId="77777777" w:rsidR="008C0E70" w:rsidRDefault="008C0E70" w:rsidP="008C0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ROSEWYK</w:t>
      </w:r>
      <w:r>
        <w:rPr>
          <w:rFonts w:ascii="Times New Roman" w:hAnsi="Times New Roman" w:cs="Times New Roman"/>
        </w:rPr>
        <w:t xml:space="preserve">       (fl.1484)</w:t>
      </w:r>
    </w:p>
    <w:p w14:paraId="0EE2036D" w14:textId="77777777" w:rsidR="008C0E70" w:rsidRDefault="008C0E70" w:rsidP="008C0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Canterbury. </w:t>
      </w:r>
      <w:proofErr w:type="spellStart"/>
      <w:r>
        <w:rPr>
          <w:rFonts w:ascii="Times New Roman" w:hAnsi="Times New Roman" w:cs="Times New Roman"/>
        </w:rPr>
        <w:t>Hardwareman</w:t>
      </w:r>
      <w:proofErr w:type="spellEnd"/>
      <w:r>
        <w:rPr>
          <w:rFonts w:ascii="Times New Roman" w:hAnsi="Times New Roman" w:cs="Times New Roman"/>
        </w:rPr>
        <w:t>.</w:t>
      </w:r>
    </w:p>
    <w:p w14:paraId="0FAA1AAF" w14:textId="77777777" w:rsidR="008C0E70" w:rsidRDefault="008C0E70" w:rsidP="008C0E70">
      <w:pPr>
        <w:rPr>
          <w:rFonts w:ascii="Times New Roman" w:hAnsi="Times New Roman" w:cs="Times New Roman"/>
        </w:rPr>
      </w:pPr>
    </w:p>
    <w:p w14:paraId="0BCE53E4" w14:textId="77777777" w:rsidR="008C0E70" w:rsidRDefault="008C0E70" w:rsidP="008C0E70">
      <w:pPr>
        <w:rPr>
          <w:rFonts w:ascii="Times New Roman" w:hAnsi="Times New Roman" w:cs="Times New Roman"/>
        </w:rPr>
      </w:pPr>
    </w:p>
    <w:p w14:paraId="0574FAAB" w14:textId="77777777" w:rsidR="008C0E70" w:rsidRDefault="008C0E70" w:rsidP="008C0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forcible entry against Thomas </w:t>
      </w:r>
      <w:proofErr w:type="spellStart"/>
      <w:r>
        <w:rPr>
          <w:rFonts w:ascii="Times New Roman" w:hAnsi="Times New Roman" w:cs="Times New Roman"/>
        </w:rPr>
        <w:t>Pedicok</w:t>
      </w:r>
      <w:proofErr w:type="spellEnd"/>
      <w:r>
        <w:rPr>
          <w:rFonts w:ascii="Times New Roman" w:hAnsi="Times New Roman" w:cs="Times New Roman"/>
        </w:rPr>
        <w:t>(q.v.), William</w:t>
      </w:r>
    </w:p>
    <w:p w14:paraId="73C1255F" w14:textId="77777777" w:rsidR="008C0E70" w:rsidRDefault="008C0E70" w:rsidP="008C0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Talowe</w:t>
      </w:r>
      <w:proofErr w:type="spellEnd"/>
      <w:r>
        <w:rPr>
          <w:rFonts w:ascii="Times New Roman" w:hAnsi="Times New Roman" w:cs="Times New Roman"/>
        </w:rPr>
        <w:t xml:space="preserve">(q.v.), Thomas Ramsey(q.v.) and Simon </w:t>
      </w:r>
      <w:proofErr w:type="spellStart"/>
      <w:r>
        <w:rPr>
          <w:rFonts w:ascii="Times New Roman" w:hAnsi="Times New Roman" w:cs="Times New Roman"/>
        </w:rPr>
        <w:t>Laund</w:t>
      </w:r>
      <w:proofErr w:type="spellEnd"/>
      <w:r>
        <w:rPr>
          <w:rFonts w:ascii="Times New Roman" w:hAnsi="Times New Roman" w:cs="Times New Roman"/>
        </w:rPr>
        <w:t>(q.v.).</w:t>
      </w:r>
    </w:p>
    <w:p w14:paraId="53C390A4" w14:textId="77777777" w:rsidR="008C0E70" w:rsidRDefault="008C0E70" w:rsidP="008C0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090C969" w14:textId="77777777" w:rsidR="008C0E70" w:rsidRDefault="008C0E70" w:rsidP="008C0E70">
      <w:pPr>
        <w:rPr>
          <w:rFonts w:ascii="Times New Roman" w:hAnsi="Times New Roman" w:cs="Times New Roman"/>
        </w:rPr>
      </w:pPr>
    </w:p>
    <w:p w14:paraId="1D8B6EDA" w14:textId="77777777" w:rsidR="008C0E70" w:rsidRDefault="008C0E70" w:rsidP="008C0E70">
      <w:pPr>
        <w:rPr>
          <w:rFonts w:ascii="Times New Roman" w:hAnsi="Times New Roman" w:cs="Times New Roman"/>
        </w:rPr>
      </w:pPr>
    </w:p>
    <w:p w14:paraId="09287365" w14:textId="77777777" w:rsidR="008C0E70" w:rsidRDefault="008C0E70" w:rsidP="008C0E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December 2018</w:t>
      </w:r>
    </w:p>
    <w:p w14:paraId="20B067C0" w14:textId="77777777" w:rsidR="006B2F86" w:rsidRPr="00E71FC3" w:rsidRDefault="008C0E7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A77A8" w14:textId="77777777" w:rsidR="008C0E70" w:rsidRDefault="008C0E70" w:rsidP="00E71FC3">
      <w:r>
        <w:separator/>
      </w:r>
    </w:p>
  </w:endnote>
  <w:endnote w:type="continuationSeparator" w:id="0">
    <w:p w14:paraId="49B8F2A0" w14:textId="77777777" w:rsidR="008C0E70" w:rsidRDefault="008C0E7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5A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9039F" w14:textId="77777777" w:rsidR="008C0E70" w:rsidRDefault="008C0E70" w:rsidP="00E71FC3">
      <w:r>
        <w:separator/>
      </w:r>
    </w:p>
  </w:footnote>
  <w:footnote w:type="continuationSeparator" w:id="0">
    <w:p w14:paraId="3253E09A" w14:textId="77777777" w:rsidR="008C0E70" w:rsidRDefault="008C0E7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E70"/>
    <w:rsid w:val="001A7C09"/>
    <w:rsid w:val="00577BD5"/>
    <w:rsid w:val="00656CBA"/>
    <w:rsid w:val="006A1F77"/>
    <w:rsid w:val="00733BE7"/>
    <w:rsid w:val="008C0E7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ECE5E"/>
  <w15:chartTrackingRefBased/>
  <w15:docId w15:val="{75A06A33-95E4-4A8F-A815-3969B292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E7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C0E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2018-12-06T17:20:00Z</dcterms:created>
  <dcterms:modified xsi:type="dcterms:W3CDTF">2018-12-06T17:20:00Z</dcterms:modified>
</cp:coreProperties>
</file>